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37262" w14:textId="77777777" w:rsidR="0032490C" w:rsidRDefault="0032490C" w:rsidP="003249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BRAUNCHE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27380128" w14:textId="77777777" w:rsidR="0032490C" w:rsidRDefault="0032490C" w:rsidP="0032490C">
      <w:pPr>
        <w:pStyle w:val="NoSpacing"/>
        <w:rPr>
          <w:rFonts w:cs="Times New Roman"/>
          <w:szCs w:val="24"/>
        </w:rPr>
      </w:pPr>
    </w:p>
    <w:p w14:paraId="2A91100F" w14:textId="77777777" w:rsidR="0032490C" w:rsidRDefault="0032490C" w:rsidP="0032490C">
      <w:pPr>
        <w:pStyle w:val="NoSpacing"/>
        <w:rPr>
          <w:rFonts w:cs="Times New Roman"/>
          <w:szCs w:val="24"/>
        </w:rPr>
      </w:pPr>
    </w:p>
    <w:p w14:paraId="1A21CF97" w14:textId="77777777" w:rsidR="0032490C" w:rsidRDefault="0032490C" w:rsidP="003249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He made a plaint of debt against John Clerk of Lavenham, Suffolk(q.v.).</w:t>
      </w:r>
    </w:p>
    <w:p w14:paraId="1E2599EA" w14:textId="77777777" w:rsidR="0032490C" w:rsidRDefault="0032490C" w:rsidP="003249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238E797B" w14:textId="77777777" w:rsidR="0032490C" w:rsidRDefault="0032490C" w:rsidP="0032490C">
      <w:pPr>
        <w:pStyle w:val="NoSpacing"/>
        <w:rPr>
          <w:rFonts w:cs="Times New Roman"/>
          <w:szCs w:val="24"/>
        </w:rPr>
      </w:pPr>
    </w:p>
    <w:p w14:paraId="2BD72480" w14:textId="77777777" w:rsidR="0032490C" w:rsidRDefault="0032490C" w:rsidP="0032490C">
      <w:pPr>
        <w:pStyle w:val="NoSpacing"/>
        <w:rPr>
          <w:rFonts w:cs="Times New Roman"/>
          <w:szCs w:val="24"/>
        </w:rPr>
      </w:pPr>
    </w:p>
    <w:p w14:paraId="779FFA8B" w14:textId="77777777" w:rsidR="0032490C" w:rsidRDefault="0032490C" w:rsidP="003249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3EE733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55D7" w14:textId="77777777" w:rsidR="0032490C" w:rsidRDefault="0032490C" w:rsidP="009139A6">
      <w:r>
        <w:separator/>
      </w:r>
    </w:p>
  </w:endnote>
  <w:endnote w:type="continuationSeparator" w:id="0">
    <w:p w14:paraId="61A5804A" w14:textId="77777777" w:rsidR="0032490C" w:rsidRDefault="003249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85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EB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40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41FC5" w14:textId="77777777" w:rsidR="0032490C" w:rsidRDefault="0032490C" w:rsidP="009139A6">
      <w:r>
        <w:separator/>
      </w:r>
    </w:p>
  </w:footnote>
  <w:footnote w:type="continuationSeparator" w:id="0">
    <w:p w14:paraId="64968E2E" w14:textId="77777777" w:rsidR="0032490C" w:rsidRDefault="003249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F7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7E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44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0C"/>
    <w:rsid w:val="000666E0"/>
    <w:rsid w:val="002510B7"/>
    <w:rsid w:val="0032490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A642"/>
  <w15:chartTrackingRefBased/>
  <w15:docId w15:val="{E1C6271B-615C-46D8-B617-1122F3DA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4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2023-04-27T08:04:00Z</dcterms:created>
  <dcterms:modified xsi:type="dcterms:W3CDTF">2023-04-27T08:04:00Z</dcterms:modified>
</cp:coreProperties>
</file>